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9903C" w14:textId="77777777" w:rsidR="00A45A99" w:rsidRPr="00A45A99" w:rsidRDefault="00A45A99" w:rsidP="00A45A99">
      <w:pPr>
        <w:pStyle w:val="NoSpacing"/>
        <w:jc w:val="both"/>
        <w:rPr>
          <w:rStyle w:val="Hyperlink"/>
          <w:u w:val="none"/>
        </w:rPr>
      </w:pPr>
      <w:bookmarkStart w:id="0" w:name="_GoBack"/>
      <w:r w:rsidRPr="00A45A99">
        <w:rPr>
          <w:rStyle w:val="Hyperlink"/>
        </w:rPr>
        <w:t>William DARELL</w:t>
      </w:r>
      <w:bookmarkEnd w:id="0"/>
      <w:r w:rsidRPr="00A45A99">
        <w:rPr>
          <w:rStyle w:val="Hyperlink"/>
          <w:u w:val="none"/>
        </w:rPr>
        <w:t xml:space="preserve">      (fl.1437)</w:t>
      </w:r>
    </w:p>
    <w:p w14:paraId="241F3C65" w14:textId="77777777" w:rsidR="00A45A99" w:rsidRPr="00A45A99" w:rsidRDefault="00A45A99" w:rsidP="00A45A99">
      <w:pPr>
        <w:pStyle w:val="NoSpacing"/>
        <w:jc w:val="both"/>
        <w:rPr>
          <w:rStyle w:val="Hyperlink"/>
          <w:u w:val="none"/>
        </w:rPr>
      </w:pPr>
    </w:p>
    <w:p w14:paraId="5D5CBD24" w14:textId="77777777" w:rsidR="00A45A99" w:rsidRPr="00A45A99" w:rsidRDefault="00A45A99" w:rsidP="00A45A99">
      <w:pPr>
        <w:pStyle w:val="NoSpacing"/>
        <w:jc w:val="both"/>
        <w:rPr>
          <w:rStyle w:val="Hyperlink"/>
          <w:u w:val="none"/>
        </w:rPr>
      </w:pPr>
    </w:p>
    <w:p w14:paraId="49D0EEBC" w14:textId="77777777" w:rsidR="00A45A99" w:rsidRPr="00A45A99" w:rsidRDefault="00A45A99" w:rsidP="00A45A99">
      <w:pPr>
        <w:pStyle w:val="NoSpacing"/>
        <w:jc w:val="both"/>
        <w:rPr>
          <w:rStyle w:val="Hyperlink"/>
          <w:u w:val="none"/>
        </w:rPr>
      </w:pPr>
      <w:r w:rsidRPr="00A45A99">
        <w:rPr>
          <w:rStyle w:val="Hyperlink"/>
          <w:u w:val="none"/>
        </w:rPr>
        <w:t>30 Sep.1437</w:t>
      </w:r>
      <w:r w:rsidRPr="00A45A99">
        <w:rPr>
          <w:rStyle w:val="Hyperlink"/>
          <w:u w:val="none"/>
        </w:rPr>
        <w:tab/>
        <w:t>He held lands in East Sutton, Kent.</w:t>
      </w:r>
    </w:p>
    <w:p w14:paraId="6F638846" w14:textId="77777777" w:rsidR="00A45A99" w:rsidRPr="00A45A99" w:rsidRDefault="00A45A99" w:rsidP="00A45A99">
      <w:pPr>
        <w:pStyle w:val="NoSpacing"/>
        <w:jc w:val="both"/>
        <w:rPr>
          <w:rStyle w:val="Hyperlink"/>
          <w:u w:val="none"/>
        </w:rPr>
      </w:pPr>
      <w:r w:rsidRPr="00A45A99">
        <w:rPr>
          <w:rStyle w:val="Hyperlink"/>
          <w:u w:val="none"/>
        </w:rPr>
        <w:tab/>
      </w:r>
      <w:r w:rsidRPr="00A45A99">
        <w:rPr>
          <w:rStyle w:val="Hyperlink"/>
          <w:u w:val="none"/>
        </w:rPr>
        <w:tab/>
        <w:t>(P.R.O. ref. U120/T3/11)</w:t>
      </w:r>
    </w:p>
    <w:p w14:paraId="586FC76F" w14:textId="77777777" w:rsidR="00A45A99" w:rsidRPr="00A45A99" w:rsidRDefault="00A45A99" w:rsidP="00A45A99">
      <w:pPr>
        <w:pStyle w:val="NoSpacing"/>
        <w:jc w:val="both"/>
        <w:rPr>
          <w:rStyle w:val="Hyperlink"/>
          <w:u w:val="none"/>
        </w:rPr>
      </w:pPr>
    </w:p>
    <w:p w14:paraId="5342DDA4" w14:textId="77777777" w:rsidR="00A45A99" w:rsidRPr="00A45A99" w:rsidRDefault="00A45A99" w:rsidP="00A45A99">
      <w:pPr>
        <w:pStyle w:val="NoSpacing"/>
        <w:jc w:val="both"/>
        <w:rPr>
          <w:rStyle w:val="Hyperlink"/>
          <w:u w:val="none"/>
        </w:rPr>
      </w:pPr>
    </w:p>
    <w:p w14:paraId="473DC122" w14:textId="77777777" w:rsidR="00A45A99" w:rsidRPr="00A45A99" w:rsidRDefault="00A45A99" w:rsidP="00A45A99">
      <w:pPr>
        <w:pStyle w:val="NoSpacing"/>
        <w:jc w:val="both"/>
        <w:rPr>
          <w:rStyle w:val="Hyperlink"/>
          <w:u w:val="none"/>
        </w:rPr>
      </w:pPr>
      <w:r w:rsidRPr="00A45A99">
        <w:rPr>
          <w:rStyle w:val="Hyperlink"/>
          <w:u w:val="none"/>
        </w:rPr>
        <w:t>2 July 2019</w:t>
      </w:r>
    </w:p>
    <w:p w14:paraId="67255CD1" w14:textId="77777777" w:rsidR="006B2F86" w:rsidRPr="00A45A99" w:rsidRDefault="00A45A99" w:rsidP="00E71FC3">
      <w:pPr>
        <w:pStyle w:val="NoSpacing"/>
      </w:pPr>
    </w:p>
    <w:sectPr w:rsidR="006B2F86" w:rsidRPr="00A45A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D8021" w14:textId="77777777" w:rsidR="00A45A99" w:rsidRDefault="00A45A99" w:rsidP="00E71FC3">
      <w:pPr>
        <w:spacing w:after="0" w:line="240" w:lineRule="auto"/>
      </w:pPr>
      <w:r>
        <w:separator/>
      </w:r>
    </w:p>
  </w:endnote>
  <w:endnote w:type="continuationSeparator" w:id="0">
    <w:p w14:paraId="2B923657" w14:textId="77777777" w:rsidR="00A45A99" w:rsidRDefault="00A45A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FFE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6A541" w14:textId="77777777" w:rsidR="00A45A99" w:rsidRDefault="00A45A99" w:rsidP="00E71FC3">
      <w:pPr>
        <w:spacing w:after="0" w:line="240" w:lineRule="auto"/>
      </w:pPr>
      <w:r>
        <w:separator/>
      </w:r>
    </w:p>
  </w:footnote>
  <w:footnote w:type="continuationSeparator" w:id="0">
    <w:p w14:paraId="542BDE15" w14:textId="77777777" w:rsidR="00A45A99" w:rsidRDefault="00A45A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A99"/>
    <w:rsid w:val="001A7C09"/>
    <w:rsid w:val="00577BD5"/>
    <w:rsid w:val="00656CBA"/>
    <w:rsid w:val="006A1F77"/>
    <w:rsid w:val="00733BE7"/>
    <w:rsid w:val="00A45A9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3FB80"/>
  <w15:chartTrackingRefBased/>
  <w15:docId w15:val="{D7332107-3F47-42CF-A9DA-D142317BF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45A9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2019-08-09T18:40:00Z</dcterms:created>
  <dcterms:modified xsi:type="dcterms:W3CDTF">2019-08-09T18:41:00Z</dcterms:modified>
</cp:coreProperties>
</file>